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D82C71" w14:textId="77777777" w:rsidR="00D54385" w:rsidRDefault="00D54385" w:rsidP="00D54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SAPCOTE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582DAAF7" w14:textId="77777777" w:rsidR="00D54385" w:rsidRDefault="00D54385" w:rsidP="00D54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Stanford.   </w:t>
      </w:r>
    </w:p>
    <w:p w14:paraId="6B049D3F" w14:textId="77777777" w:rsidR="00D54385" w:rsidRDefault="00D54385" w:rsidP="00D543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1159B9" w14:textId="77777777" w:rsidR="00D54385" w:rsidRDefault="00D54385" w:rsidP="00D543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ABCDF8" w14:textId="77777777" w:rsidR="00D54385" w:rsidRDefault="00D54385" w:rsidP="00D54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Nov.1467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Clerk of Northampton(q.v.) was pardoned for not appearing to </w:t>
      </w:r>
    </w:p>
    <w:p w14:paraId="0109930A" w14:textId="77777777" w:rsidR="00D54385" w:rsidRDefault="00D54385" w:rsidP="00D54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answer him and Sir Thomas Tresham(q.v.) touching a debt of £20.</w:t>
      </w:r>
    </w:p>
    <w:p w14:paraId="675AA858" w14:textId="77777777" w:rsidR="00D54385" w:rsidRDefault="00D54385" w:rsidP="00D54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p.5)</w:t>
      </w:r>
    </w:p>
    <w:p w14:paraId="1BF91D47" w14:textId="77777777" w:rsidR="00D54385" w:rsidRDefault="00D54385" w:rsidP="00D543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E4DB8C" w14:textId="77777777" w:rsidR="00D54385" w:rsidRDefault="00D54385" w:rsidP="00D543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C770E2" w14:textId="77777777" w:rsidR="00D54385" w:rsidRDefault="00D54385" w:rsidP="00D54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2021</w:t>
      </w:r>
    </w:p>
    <w:p w14:paraId="00D825B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2E1E3" w14:textId="77777777" w:rsidR="00D54385" w:rsidRDefault="00D54385" w:rsidP="009139A6">
      <w:r>
        <w:separator/>
      </w:r>
    </w:p>
  </w:endnote>
  <w:endnote w:type="continuationSeparator" w:id="0">
    <w:p w14:paraId="1EE58B86" w14:textId="77777777" w:rsidR="00D54385" w:rsidRDefault="00D543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2C6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769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9FC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B097B" w14:textId="77777777" w:rsidR="00D54385" w:rsidRDefault="00D54385" w:rsidP="009139A6">
      <w:r>
        <w:separator/>
      </w:r>
    </w:p>
  </w:footnote>
  <w:footnote w:type="continuationSeparator" w:id="0">
    <w:p w14:paraId="778D6F74" w14:textId="77777777" w:rsidR="00D54385" w:rsidRDefault="00D543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5DA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5C0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D9E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85"/>
    <w:rsid w:val="000666E0"/>
    <w:rsid w:val="002510B7"/>
    <w:rsid w:val="005C130B"/>
    <w:rsid w:val="00826F5C"/>
    <w:rsid w:val="009139A6"/>
    <w:rsid w:val="009448BB"/>
    <w:rsid w:val="00A3176C"/>
    <w:rsid w:val="00BA00AB"/>
    <w:rsid w:val="00D5438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62C70"/>
  <w15:chartTrackingRefBased/>
  <w15:docId w15:val="{A0475CA1-9999-437D-99F7-B5E4E594C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2021-04-06T20:06:00Z</dcterms:created>
  <dcterms:modified xsi:type="dcterms:W3CDTF">2021-04-06T20:07:00Z</dcterms:modified>
</cp:coreProperties>
</file>